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79C5287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t>
      </w:r>
      <w:r w:rsidRPr="0033027D">
        <w:rPr>
          <w:b/>
          <w:noProof/>
          <w:sz w:val="24"/>
        </w:rPr>
        <w:t>Meeting #</w:t>
      </w:r>
      <w:r w:rsidR="005E667A">
        <w:rPr>
          <w:b/>
          <w:noProof/>
          <w:sz w:val="24"/>
        </w:rPr>
        <w:t>10</w:t>
      </w:r>
      <w:r w:rsidR="00553FDF">
        <w:rPr>
          <w:b/>
          <w:noProof/>
          <w:sz w:val="24"/>
        </w:rPr>
        <w:t>2</w:t>
      </w:r>
      <w:r w:rsidRPr="0033027D">
        <w:rPr>
          <w:b/>
          <w:noProof/>
          <w:sz w:val="24"/>
        </w:rPr>
        <w:tab/>
      </w:r>
      <w:r w:rsidR="00340967" w:rsidRPr="00340967">
        <w:rPr>
          <w:b/>
          <w:noProof/>
          <w:sz w:val="24"/>
        </w:rPr>
        <w:t>R</w:t>
      </w:r>
      <w:r w:rsidR="00553FDF">
        <w:rPr>
          <w:b/>
          <w:noProof/>
          <w:sz w:val="24"/>
        </w:rPr>
        <w:t>P</w:t>
      </w:r>
      <w:r w:rsidR="00340967" w:rsidRPr="00340967">
        <w:rPr>
          <w:b/>
          <w:noProof/>
          <w:sz w:val="24"/>
        </w:rPr>
        <w:t>-23</w:t>
      </w:r>
      <w:r w:rsidR="003F2A6F">
        <w:rPr>
          <w:b/>
          <w:noProof/>
          <w:sz w:val="24"/>
        </w:rPr>
        <w:t>3203</w:t>
      </w:r>
    </w:p>
    <w:p w14:paraId="10BF8656" w14:textId="4AC6C689" w:rsidR="006A45BA" w:rsidRPr="006A45BA" w:rsidRDefault="00553FDF" w:rsidP="0033027D">
      <w:pPr>
        <w:pStyle w:val="CRCoverPage"/>
        <w:tabs>
          <w:tab w:val="right" w:pos="9639"/>
        </w:tabs>
        <w:spacing w:after="0"/>
        <w:rPr>
          <w:b/>
          <w:noProof/>
          <w:sz w:val="24"/>
        </w:rPr>
      </w:pPr>
      <w:r w:rsidRPr="00553FDF">
        <w:rPr>
          <w:b/>
          <w:noProof/>
          <w:sz w:val="24"/>
        </w:rPr>
        <w:t>Edinburg, Scotland, December 11 – 15,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4787855A"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3E9995FF"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51C1F32"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10AAEEA7" w:rsidR="00800D3E" w:rsidRDefault="00800D3E" w:rsidP="00800D3E">
            <w:pPr>
              <w:spacing w:after="0"/>
              <w:rPr>
                <w:rFonts w:ascii="Arial" w:hAnsi="Arial" w:cs="Arial"/>
                <w:bCs/>
                <w:sz w:val="18"/>
                <w:lang w:val="en-US"/>
              </w:rPr>
            </w:pPr>
            <w:r>
              <w:rPr>
                <w:rFonts w:ascii="Arial" w:hAnsi="Arial" w:cs="Arial"/>
                <w:bCs/>
                <w:sz w:val="18"/>
                <w:lang w:val="en-US"/>
              </w:rPr>
              <w:t>New</w:t>
            </w:r>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5891BA51" w:rsidR="00571A1A" w:rsidRDefault="00571A1A" w:rsidP="00571A1A">
            <w:pPr>
              <w:spacing w:after="0"/>
              <w:rPr>
                <w:rFonts w:ascii="Arial" w:hAnsi="Arial" w:cs="Arial"/>
                <w:bCs/>
                <w:sz w:val="18"/>
                <w:lang w:val="en-US"/>
              </w:rPr>
            </w:pPr>
            <w:r>
              <w:rPr>
                <w:rFonts w:ascii="Arial" w:hAnsi="Arial" w:cs="Arial"/>
                <w:bCs/>
                <w:sz w:val="18"/>
                <w:lang w:val="en-US"/>
              </w:rPr>
              <w:t>New</w:t>
            </w:r>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080B0AAD" w:rsidR="00571A1A" w:rsidRDefault="00571A1A" w:rsidP="00571A1A">
            <w:pPr>
              <w:spacing w:after="0"/>
              <w:rPr>
                <w:rFonts w:ascii="Arial" w:hAnsi="Arial" w:cs="Arial"/>
                <w:bCs/>
                <w:sz w:val="18"/>
                <w:lang w:val="en-US"/>
              </w:rPr>
            </w:pPr>
            <w:r>
              <w:rPr>
                <w:rFonts w:ascii="Arial" w:hAnsi="Arial" w:cs="Arial"/>
                <w:bCs/>
                <w:sz w:val="18"/>
                <w:lang w:val="en-US"/>
              </w:rPr>
              <w:t>New</w:t>
            </w:r>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4CFE2379" w:rsidR="00571A1A" w:rsidRDefault="00571A1A" w:rsidP="00571A1A">
            <w:pPr>
              <w:spacing w:after="0"/>
              <w:rPr>
                <w:rFonts w:ascii="Arial" w:hAnsi="Arial" w:cs="Arial"/>
                <w:bCs/>
                <w:sz w:val="18"/>
                <w:lang w:val="en-US"/>
              </w:rPr>
            </w:pPr>
            <w:r>
              <w:rPr>
                <w:rFonts w:ascii="Arial" w:hAnsi="Arial" w:cs="Arial"/>
                <w:bCs/>
                <w:sz w:val="18"/>
                <w:lang w:val="en-US"/>
              </w:rPr>
              <w:t>New</w:t>
            </w:r>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68C83212" w:rsidR="00571A1A" w:rsidRDefault="00571A1A" w:rsidP="00571A1A">
            <w:pPr>
              <w:spacing w:after="0"/>
              <w:rPr>
                <w:rFonts w:ascii="Arial" w:hAnsi="Arial" w:cs="Arial"/>
                <w:bCs/>
                <w:sz w:val="18"/>
                <w:lang w:val="en-US"/>
              </w:rPr>
            </w:pPr>
            <w:r>
              <w:rPr>
                <w:rFonts w:ascii="Arial" w:hAnsi="Arial" w:cs="Arial"/>
                <w:bCs/>
                <w:sz w:val="18"/>
                <w:lang w:val="en-US"/>
              </w:rPr>
              <w:t>New</w:t>
            </w:r>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728D3FCD" w:rsidR="00571A1A" w:rsidRDefault="00571A1A" w:rsidP="00571A1A">
            <w:pPr>
              <w:spacing w:after="0"/>
              <w:rPr>
                <w:rFonts w:ascii="Arial" w:hAnsi="Arial" w:cs="Arial"/>
                <w:bCs/>
                <w:sz w:val="18"/>
                <w:lang w:val="en-US"/>
              </w:rPr>
            </w:pPr>
            <w:r>
              <w:rPr>
                <w:rFonts w:ascii="Arial" w:hAnsi="Arial" w:cs="Arial"/>
                <w:bCs/>
                <w:sz w:val="18"/>
                <w:lang w:val="en-US"/>
              </w:rPr>
              <w:t>New</w:t>
            </w:r>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12983FDC" w:rsidR="0040240E" w:rsidRPr="002C2D4A" w:rsidRDefault="00A125F5" w:rsidP="0040240E">
      <w:pPr>
        <w:spacing w:after="0"/>
      </w:pPr>
      <w:r>
        <w:t>This Perf. Part WI standardizes the requirements to release independence TS 38.307 of all REL-1</w:t>
      </w:r>
      <w:r w:rsidR="0055689A">
        <w:t>8</w:t>
      </w:r>
      <w:r>
        <w:t xml:space="preserve"> </w:t>
      </w:r>
      <w:r>
        <w:rPr>
          <w:bCs/>
        </w:rPr>
        <w:t>CA, SUL, MR-DC and NR-DC band combinations</w:t>
      </w:r>
      <w:r>
        <w:t xml:space="preserve"> that fall into the category supporting </w:t>
      </w:r>
      <w:r>
        <w:rPr>
          <w:bCs/>
        </w:rPr>
        <w:t xml:space="preserve">simultaneous Rx/Tx capability </w:t>
      </w:r>
      <w:r>
        <w:t>defined by the WI title</w:t>
      </w:r>
      <w:r w:rsidR="0055689A">
        <w:t>, if identified</w:t>
      </w:r>
      <w:bookmarkStart w:id="3" w:name="_GoBack"/>
      <w:bookmarkEnd w:id="3"/>
      <w: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4F338344"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063F95DB"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5364A5"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3C55" w14:textId="77777777" w:rsidR="005364A5" w:rsidRDefault="005364A5">
      <w:r>
        <w:separator/>
      </w:r>
    </w:p>
  </w:endnote>
  <w:endnote w:type="continuationSeparator" w:id="0">
    <w:p w14:paraId="59899D17" w14:textId="77777777" w:rsidR="005364A5" w:rsidRDefault="0053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2E234" w14:textId="77777777" w:rsidR="005364A5" w:rsidRDefault="005364A5">
      <w:r>
        <w:separator/>
      </w:r>
    </w:p>
  </w:footnote>
  <w:footnote w:type="continuationSeparator" w:id="0">
    <w:p w14:paraId="71329408" w14:textId="77777777" w:rsidR="005364A5" w:rsidRDefault="00536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004F"/>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2FB1"/>
    <w:rsid w:val="002F3C41"/>
    <w:rsid w:val="002F6C5C"/>
    <w:rsid w:val="0030045C"/>
    <w:rsid w:val="00303BC9"/>
    <w:rsid w:val="00306167"/>
    <w:rsid w:val="003205AD"/>
    <w:rsid w:val="00326AE3"/>
    <w:rsid w:val="0033027D"/>
    <w:rsid w:val="00335BB8"/>
    <w:rsid w:val="00335FB2"/>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364A5"/>
    <w:rsid w:val="0055216E"/>
    <w:rsid w:val="00552C2C"/>
    <w:rsid w:val="00553FDF"/>
    <w:rsid w:val="005555B7"/>
    <w:rsid w:val="005562A8"/>
    <w:rsid w:val="0055689A"/>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5C0B"/>
    <w:rsid w:val="00A6656B"/>
    <w:rsid w:val="00A70E1E"/>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2F3"/>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7426A-2CB3-4F68-94E7-D89E0C3E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13918</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10</cp:revision>
  <cp:lastPrinted>2000-02-29T03:31:00Z</cp:lastPrinted>
  <dcterms:created xsi:type="dcterms:W3CDTF">2023-11-27T03:00:00Z</dcterms:created>
  <dcterms:modified xsi:type="dcterms:W3CDTF">2023-12-04T06:40:00Z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(3)nSQcKkAObq/NXNTEMNzbrci/qal9+pho9W/fmnwAV3wxenaID4L2Lfe2biGDiRi44oMQobH7
el1JrzDqgyEP25IC6h/uv41nTpzOikOV11s/DvOnTNG2asn7922qUq2fu6/fNLSdBZakS7IO
j+3NDRSep009Vnz95yvtVf0vDenCCWOgK95mc8HmGBeCQuz/7LGwJrYnMgG41HY19KIgfWoq
ArRAQ3KITljdi/iwRb</vt:lpwstr>
  </property>
  <property fmtid="{D5CDD505-2E9C-101B-9397-08002B2CF9AE}" pid="5" name="_2015_ms_pID_7253431">
    <vt:lpwstr>b/+w1FVw/gdtHDB0yh1vRnpQIQAl15YVZ0/5AXV26rY2xqzYGSuzq9
WvpMoCvRF8r2sHeIv/sk5P1Hae+Yz+4hPLA5xpBl/hf6jVO0pTj0VQ3E8TYmDp6vz1B3SkyL
IWffP2aLyAxdrajjyohfMO9at+la0QmOouhHuaR5cwkEPO6PALb40qry4KZIXwL8TMpzey6i
aQcnM1DdoKW33gm+Svs0VPuEhHdiZfT2AOBx</vt:lpwstr>
  </property>
  <property fmtid="{D5CDD505-2E9C-101B-9397-08002B2CF9AE}" pid="6" name="_2015_ms_pID_7253432">
    <vt:lpwstr>5lhC2L+pOsUoVfUPjT62DiY=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1701154296</vt:lpwstr>
  </property>
</Properties>
</file>